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133D" w14:textId="77777777" w:rsidR="0082185F" w:rsidRDefault="0082185F" w:rsidP="008218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WROXHAM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538F123" w14:textId="77777777" w:rsidR="0082185F" w:rsidRDefault="0082185F" w:rsidP="0082185F">
      <w:pPr>
        <w:pStyle w:val="NoSpacing"/>
        <w:rPr>
          <w:rFonts w:cs="Times New Roman"/>
          <w:szCs w:val="24"/>
        </w:rPr>
      </w:pPr>
    </w:p>
    <w:p w14:paraId="0487ADBA" w14:textId="77777777" w:rsidR="0082185F" w:rsidRDefault="0082185F" w:rsidP="0082185F">
      <w:pPr>
        <w:pStyle w:val="NoSpacing"/>
        <w:rPr>
          <w:rFonts w:cs="Times New Roman"/>
          <w:szCs w:val="24"/>
        </w:rPr>
      </w:pPr>
    </w:p>
    <w:p w14:paraId="64205C29" w14:textId="77777777" w:rsidR="0082185F" w:rsidRDefault="0082185F" w:rsidP="008218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</w:t>
      </w:r>
      <w:proofErr w:type="spellStart"/>
      <w:r>
        <w:rPr>
          <w:rFonts w:cs="Times New Roman"/>
          <w:szCs w:val="24"/>
        </w:rPr>
        <w:t>Rudham</w:t>
      </w:r>
      <w:proofErr w:type="spellEnd"/>
      <w:r>
        <w:rPr>
          <w:rFonts w:cs="Times New Roman"/>
          <w:szCs w:val="24"/>
        </w:rPr>
        <w:t>,</w:t>
      </w:r>
    </w:p>
    <w:p w14:paraId="487C7573" w14:textId="77777777" w:rsidR="0082185F" w:rsidRDefault="0082185F" w:rsidP="008218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John </w:t>
      </w:r>
      <w:proofErr w:type="gramStart"/>
      <w:r>
        <w:rPr>
          <w:rFonts w:cs="Times New Roman"/>
          <w:szCs w:val="24"/>
        </w:rPr>
        <w:t>Howard(</w:t>
      </w:r>
      <w:proofErr w:type="gramEnd"/>
      <w:r>
        <w:rPr>
          <w:rFonts w:cs="Times New Roman"/>
          <w:szCs w:val="24"/>
        </w:rPr>
        <w:t>d.1437)(q.v.).</w:t>
      </w:r>
    </w:p>
    <w:p w14:paraId="69B28D79" w14:textId="77777777" w:rsidR="0082185F" w:rsidRDefault="0082185F" w:rsidP="008218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https://inquisitionspostmortem.ac.uk/view/inquisition/25-106/</w:t>
        </w:r>
      </w:hyperlink>
      <w:r>
        <w:rPr>
          <w:rFonts w:cs="Times New Roman"/>
          <w:szCs w:val="24"/>
        </w:rPr>
        <w:t xml:space="preserve"> )</w:t>
      </w:r>
    </w:p>
    <w:p w14:paraId="01EA4CDA" w14:textId="77777777" w:rsidR="0082185F" w:rsidRDefault="0082185F" w:rsidP="0082185F">
      <w:pPr>
        <w:pStyle w:val="NoSpacing"/>
        <w:rPr>
          <w:rFonts w:cs="Times New Roman"/>
          <w:szCs w:val="24"/>
        </w:rPr>
      </w:pPr>
    </w:p>
    <w:p w14:paraId="1492FE45" w14:textId="77777777" w:rsidR="0082185F" w:rsidRDefault="0082185F" w:rsidP="0082185F">
      <w:pPr>
        <w:pStyle w:val="NoSpacing"/>
        <w:rPr>
          <w:rFonts w:cs="Times New Roman"/>
          <w:szCs w:val="24"/>
        </w:rPr>
      </w:pPr>
    </w:p>
    <w:p w14:paraId="663163F3" w14:textId="77777777" w:rsidR="0082185F" w:rsidRDefault="0082185F" w:rsidP="008218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652D20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9CA7" w14:textId="77777777" w:rsidR="0082185F" w:rsidRDefault="0082185F" w:rsidP="009139A6">
      <w:r>
        <w:separator/>
      </w:r>
    </w:p>
  </w:endnote>
  <w:endnote w:type="continuationSeparator" w:id="0">
    <w:p w14:paraId="378F3F8C" w14:textId="77777777" w:rsidR="0082185F" w:rsidRDefault="008218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3F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EF9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1E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7B4C" w14:textId="77777777" w:rsidR="0082185F" w:rsidRDefault="0082185F" w:rsidP="009139A6">
      <w:r>
        <w:separator/>
      </w:r>
    </w:p>
  </w:footnote>
  <w:footnote w:type="continuationSeparator" w:id="0">
    <w:p w14:paraId="32DB5433" w14:textId="77777777" w:rsidR="0082185F" w:rsidRDefault="008218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A2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066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55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85F"/>
    <w:rsid w:val="000666E0"/>
    <w:rsid w:val="002510B7"/>
    <w:rsid w:val="005C130B"/>
    <w:rsid w:val="0082185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D6F0E"/>
  <w15:chartTrackingRefBased/>
  <w15:docId w15:val="{47117C22-A4DE-4D2B-9957-B20308DCE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18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2023-05-17T18:22:00Z</dcterms:created>
  <dcterms:modified xsi:type="dcterms:W3CDTF">2023-05-17T18:23:00Z</dcterms:modified>
</cp:coreProperties>
</file>